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87AA4" w14:textId="77777777" w:rsidR="0007624E" w:rsidRDefault="0007624E" w:rsidP="000762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SATTYN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1575CD95" w14:textId="77777777" w:rsidR="0007624E" w:rsidRDefault="0007624E" w:rsidP="0007624E">
      <w:pPr>
        <w:pStyle w:val="NoSpacing"/>
        <w:rPr>
          <w:rFonts w:cs="Times New Roman"/>
          <w:szCs w:val="24"/>
        </w:rPr>
      </w:pPr>
    </w:p>
    <w:p w14:paraId="635C8519" w14:textId="77777777" w:rsidR="0007624E" w:rsidRDefault="0007624E" w:rsidP="0007624E">
      <w:pPr>
        <w:pStyle w:val="NoSpacing"/>
        <w:rPr>
          <w:rFonts w:cs="Times New Roman"/>
          <w:szCs w:val="24"/>
        </w:rPr>
      </w:pPr>
    </w:p>
    <w:p w14:paraId="6F6B0438" w14:textId="77777777" w:rsidR="0007624E" w:rsidRDefault="0007624E" w:rsidP="000762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 into lands of</w:t>
      </w:r>
    </w:p>
    <w:p w14:paraId="778DC703" w14:textId="77777777" w:rsidR="0007624E" w:rsidRDefault="0007624E" w:rsidP="000762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1518A2DF" w14:textId="77777777" w:rsidR="0007624E" w:rsidRDefault="0007624E" w:rsidP="0007624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D2D0453" w14:textId="77777777" w:rsidR="0007624E" w:rsidRDefault="0007624E" w:rsidP="0007624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p.142-5)</w:t>
      </w:r>
    </w:p>
    <w:p w14:paraId="730BD0A5" w14:textId="77777777" w:rsidR="0007624E" w:rsidRDefault="0007624E" w:rsidP="0007624E">
      <w:pPr>
        <w:pStyle w:val="NoSpacing"/>
        <w:rPr>
          <w:rFonts w:eastAsia="Times New Roman" w:cs="Times New Roman"/>
          <w:szCs w:val="24"/>
        </w:rPr>
      </w:pPr>
    </w:p>
    <w:p w14:paraId="27504ABF" w14:textId="77777777" w:rsidR="0007624E" w:rsidRDefault="0007624E" w:rsidP="0007624E">
      <w:pPr>
        <w:pStyle w:val="NoSpacing"/>
        <w:rPr>
          <w:rFonts w:eastAsia="Times New Roman" w:cs="Times New Roman"/>
          <w:szCs w:val="24"/>
        </w:rPr>
      </w:pPr>
    </w:p>
    <w:p w14:paraId="4E503E27" w14:textId="77777777" w:rsidR="0007624E" w:rsidRDefault="0007624E" w:rsidP="0007624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2023</w:t>
      </w:r>
    </w:p>
    <w:p w14:paraId="5BCB86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AD9C2" w14:textId="77777777" w:rsidR="0007624E" w:rsidRDefault="0007624E" w:rsidP="009139A6">
      <w:r>
        <w:separator/>
      </w:r>
    </w:p>
  </w:endnote>
  <w:endnote w:type="continuationSeparator" w:id="0">
    <w:p w14:paraId="472E5559" w14:textId="77777777" w:rsidR="0007624E" w:rsidRDefault="000762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C8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E3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4C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32F97" w14:textId="77777777" w:rsidR="0007624E" w:rsidRDefault="0007624E" w:rsidP="009139A6">
      <w:r>
        <w:separator/>
      </w:r>
    </w:p>
  </w:footnote>
  <w:footnote w:type="continuationSeparator" w:id="0">
    <w:p w14:paraId="671A6FC7" w14:textId="77777777" w:rsidR="0007624E" w:rsidRDefault="000762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60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81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61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24E"/>
    <w:rsid w:val="000666E0"/>
    <w:rsid w:val="0007624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906B"/>
  <w15:chartTrackingRefBased/>
  <w15:docId w15:val="{1D1C4870-9924-48FB-8898-4C54EBDD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2023-10-31T21:08:00Z</dcterms:created>
  <dcterms:modified xsi:type="dcterms:W3CDTF">2023-10-31T21:09:00Z</dcterms:modified>
</cp:coreProperties>
</file>